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29052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29052C" w:rsidRPr="0029052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29052C" w:rsidRPr="0029052C">
          <w:rPr>
            <w:rStyle w:val="aa"/>
          </w:rPr>
          <w:t>440052, г. Пенза, ул. Ново-Тамбовская, д.9;</w:t>
        </w:r>
        <w:r w:rsidR="0029052C" w:rsidRPr="0029052C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29052C" w:rsidRPr="0029052C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29052C" w:rsidRPr="0029052C">
          <w:rPr>
            <w:u w:val="single"/>
          </w:rPr>
          <w:t xml:space="preserve"> 07143/016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29052C" w:rsidRPr="0029052C">
          <w:rPr>
            <w:rStyle w:val="aa"/>
          </w:rPr>
          <w:t xml:space="preserve"> Старшая </w:t>
        </w:r>
        <w:r w:rsidR="0029052C" w:rsidRPr="0029052C">
          <w:rPr>
            <w:u w:val="single"/>
          </w:rPr>
          <w:t xml:space="preserve">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29052C" w:rsidRPr="0029052C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29052C" w:rsidRPr="0029052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535D8B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535D8B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451C4F" w:rsidP="00883461">
            <w:pPr>
              <w:pStyle w:val="a8"/>
            </w:pPr>
            <w:r>
              <w:t>31</w:t>
            </w:r>
            <w:r w:rsidR="00BB4449">
              <w:t>9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451C4F" w:rsidP="00883461">
            <w:pPr>
              <w:pStyle w:val="a8"/>
            </w:pPr>
            <w:r>
              <w:t>4</w:t>
            </w:r>
            <w:r w:rsidR="00BB4449">
              <w:t>05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29052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535D8B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535D8B" w:rsidRPr="00F912F0">
            <w:rPr>
              <w:rStyle w:val="ad"/>
              <w:sz w:val="20"/>
              <w:szCs w:val="20"/>
            </w:rPr>
            <w:fldChar w:fldCharType="separate"/>
          </w:r>
          <w:r w:rsidR="0029052C">
            <w:rPr>
              <w:rStyle w:val="ad"/>
              <w:noProof/>
              <w:sz w:val="20"/>
              <w:szCs w:val="20"/>
            </w:rPr>
            <w:t>1</w:t>
          </w:r>
          <w:r w:rsidR="00535D8B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9052C" w:rsidRPr="0029052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332BCF088BC44188B302B5AD52E6546D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6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AA8A559BCF2407E9E2E2B475EDD300A"/>
    <w:docVar w:name="rm_id" w:val="191"/>
    <w:docVar w:name="rm_name" w:val=" Старшая медицинская сестра "/>
    <w:docVar w:name="rm_number" w:val=" 07143/01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EC4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2548F"/>
    <w:rsid w:val="002308F7"/>
    <w:rsid w:val="00234932"/>
    <w:rsid w:val="00250DF5"/>
    <w:rsid w:val="0025133A"/>
    <w:rsid w:val="0026470F"/>
    <w:rsid w:val="0029052C"/>
    <w:rsid w:val="002B26A7"/>
    <w:rsid w:val="002E55C6"/>
    <w:rsid w:val="002F17EA"/>
    <w:rsid w:val="00305B2F"/>
    <w:rsid w:val="003360D5"/>
    <w:rsid w:val="00367816"/>
    <w:rsid w:val="003876C3"/>
    <w:rsid w:val="003C24DB"/>
    <w:rsid w:val="003C4FB3"/>
    <w:rsid w:val="003D77F1"/>
    <w:rsid w:val="00402CAC"/>
    <w:rsid w:val="00405CEA"/>
    <w:rsid w:val="00444410"/>
    <w:rsid w:val="00451C4F"/>
    <w:rsid w:val="00471CA4"/>
    <w:rsid w:val="00491F22"/>
    <w:rsid w:val="004A10A5"/>
    <w:rsid w:val="004A47AD"/>
    <w:rsid w:val="004C4DB2"/>
    <w:rsid w:val="004F62B0"/>
    <w:rsid w:val="00535D8B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5AC2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B4449"/>
    <w:rsid w:val="00BC2F3C"/>
    <w:rsid w:val="00C02721"/>
    <w:rsid w:val="00CC1101"/>
    <w:rsid w:val="00CE3307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3E91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3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2016-10-17T10:38:00Z</dcterms:created>
  <dcterms:modified xsi:type="dcterms:W3CDTF">2016-10-18T09:18:00Z</dcterms:modified>
</cp:coreProperties>
</file>